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AD623" w14:textId="77777777" w:rsidR="00311A4B" w:rsidRPr="005F71E8" w:rsidRDefault="00311A4B" w:rsidP="00311A4B">
      <w:pPr>
        <w:spacing w:after="0"/>
        <w:ind w:left="7090"/>
        <w:jc w:val="righ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Formblatt 5</w:t>
      </w:r>
    </w:p>
    <w:p w14:paraId="7C15B49C" w14:textId="77777777" w:rsidR="00311A4B" w:rsidRPr="005F71E8" w:rsidRDefault="00311A4B" w:rsidP="00311A4B">
      <w:pPr>
        <w:spacing w:after="0" w:line="240" w:lineRule="auto"/>
        <w:jc w:val="center"/>
        <w:rPr>
          <w:rFonts w:ascii="Helvetica" w:hAnsi="Helvetica" w:cs="Courier New"/>
          <w:b/>
          <w:bCs/>
        </w:rPr>
      </w:pPr>
      <w:r w:rsidRPr="005F71E8">
        <w:rPr>
          <w:rFonts w:ascii="Helvetica" w:hAnsi="Helvetica" w:cs="Courier New"/>
          <w:b/>
          <w:bCs/>
        </w:rPr>
        <w:t xml:space="preserve">Erklärung zur Haftpflichtversicherung </w:t>
      </w:r>
    </w:p>
    <w:p w14:paraId="67BEB1D7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19B977F9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 </w:t>
      </w:r>
    </w:p>
    <w:p w14:paraId="7B3C5063" w14:textId="77777777" w:rsidR="00311A4B" w:rsidRPr="005F71E8" w:rsidRDefault="00311A4B" w:rsidP="00311A4B">
      <w:pPr>
        <w:spacing w:after="0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Ich/Wir verpflichte/n mich/uns - spätestens im Auftragsfall – zur Sicherung etwaiger Ersatzansprüche aus diesem Auftrag unverzüglich eine aktuell gültige, marktübliche Betriebshaftpflichtversicherung abzuschließen und während des gesamten Auftrags beizubehalten.</w:t>
      </w:r>
    </w:p>
    <w:p w14:paraId="53E4EA5D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</w:p>
    <w:p w14:paraId="0FFFCA21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Im Auftragsfalle werden wir/werde ich unaufgefordert unmittelbar nach Zuschlagserteilung </w:t>
      </w:r>
    </w:p>
    <w:p w14:paraId="62FA0D62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den Versicherungsnachweis vorlegen. </w:t>
      </w:r>
    </w:p>
    <w:p w14:paraId="2DE047B0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102AF1AC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5A8618F1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6577BE00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3DC0E7C8" w14:textId="0019EE97" w:rsidR="00311A4B" w:rsidRPr="005F71E8" w:rsidRDefault="00311A4B" w:rsidP="00311A4B">
      <w:pPr>
        <w:spacing w:after="0" w:line="240" w:lineRule="auto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     </w:t>
      </w:r>
      <w:r w:rsidRPr="005F71E8">
        <w:rPr>
          <w:rFonts w:ascii="Helvetica" w:hAnsi="Helvetica" w:cs="Courier New"/>
        </w:rPr>
        <w:tab/>
        <w:t>, den      </w:t>
      </w:r>
      <w:r w:rsidRPr="005F71E8">
        <w:rPr>
          <w:rFonts w:ascii="Helvetica" w:hAnsi="Helvetica" w:cs="Courier New"/>
        </w:rPr>
        <w:tab/>
        <w:t>________________________________________</w:t>
      </w:r>
    </w:p>
    <w:p w14:paraId="2C88BF12" w14:textId="25E56042" w:rsidR="00311A4B" w:rsidRPr="005F71E8" w:rsidRDefault="00311A4B" w:rsidP="00311A4B">
      <w:pPr>
        <w:spacing w:after="0" w:line="240" w:lineRule="auto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 (Ort, Datum) </w:t>
      </w:r>
      <w:r w:rsidRPr="005F71E8">
        <w:rPr>
          <w:rFonts w:ascii="Helvetica" w:hAnsi="Helvetica" w:cs="Courier New"/>
        </w:rPr>
        <w:tab/>
        <w:t xml:space="preserve">        </w:t>
      </w:r>
      <w:r w:rsidRPr="005F71E8">
        <w:rPr>
          <w:rFonts w:ascii="Helvetica" w:hAnsi="Helvetica" w:cs="Courier New"/>
        </w:rPr>
        <w:tab/>
        <w:t>Rechtsverbindliche Unterschrift(en)</w:t>
      </w:r>
    </w:p>
    <w:p w14:paraId="3180D89F" w14:textId="2B204F9C" w:rsidR="00DD7759" w:rsidRPr="005F71E8" w:rsidRDefault="00DD7759" w:rsidP="00311A4B">
      <w:pPr>
        <w:spacing w:after="0"/>
        <w:rPr>
          <w:rFonts w:ascii="Helvetica" w:hAnsi="Helvetica" w:cs="Courier New"/>
        </w:rPr>
      </w:pPr>
    </w:p>
    <w:sectPr w:rsidR="00DD7759" w:rsidRPr="005F71E8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C362" w14:textId="77777777" w:rsidR="00BE1E6D" w:rsidRDefault="00BE1E6D" w:rsidP="00DD7759">
      <w:pPr>
        <w:spacing w:after="0" w:line="240" w:lineRule="auto"/>
      </w:pPr>
      <w:r>
        <w:separator/>
      </w:r>
    </w:p>
  </w:endnote>
  <w:endnote w:type="continuationSeparator" w:id="0">
    <w:p w14:paraId="146F0455" w14:textId="77777777" w:rsidR="00BE1E6D" w:rsidRDefault="00BE1E6D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4A0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56C227CD" w14:textId="77777777" w:rsidTr="5EEBAB04">
      <w:trPr>
        <w:trHeight w:val="300"/>
      </w:trPr>
      <w:tc>
        <w:tcPr>
          <w:tcW w:w="3020" w:type="dxa"/>
        </w:tcPr>
        <w:p w14:paraId="0A64A124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51869541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3318BAC7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717DD68F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FA40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EDE3" w14:textId="77777777" w:rsidR="00BE1E6D" w:rsidRDefault="00BE1E6D" w:rsidP="00DD7759">
      <w:pPr>
        <w:spacing w:after="0" w:line="240" w:lineRule="auto"/>
      </w:pPr>
      <w:r>
        <w:separator/>
      </w:r>
    </w:p>
  </w:footnote>
  <w:footnote w:type="continuationSeparator" w:id="0">
    <w:p w14:paraId="45A750B9" w14:textId="77777777" w:rsidR="00BE1E6D" w:rsidRDefault="00BE1E6D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F815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4119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6B54AF7" wp14:editId="740995C2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A5EA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A4B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11A4B"/>
    <w:rsid w:val="003A16D6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5F71E8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B667F"/>
    <w:rsid w:val="00BE1E6D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DF185"/>
  <w15:chartTrackingRefBased/>
  <w15:docId w15:val="{2B5205AE-F71D-6944-B079-F698B227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4B"/>
    <w:pPr>
      <w:pBdr>
        <w:top w:val="nil"/>
        <w:left w:val="nil"/>
        <w:bottom w:val="nil"/>
        <w:right w:val="nil"/>
        <w:between w:val="nil"/>
        <w:bar w:val="nil"/>
      </w:pBdr>
      <w:spacing w:after="240" w:line="360" w:lineRule="auto"/>
      <w:jc w:val="both"/>
    </w:pPr>
    <w:rPr>
      <w:rFonts w:ascii="Arial" w:eastAsia="Arial Unicode MS" w:hAnsi="Arial" w:cs="Arial Unicode MS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18" ma:contentTypeDescription="Ein neues Dokument erstellen." ma:contentTypeScope="" ma:versionID="9fe4f44596dc396e00eb3f98ea9f1aa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d7e6fadecc5f16824954842244a6e64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</documentManagement>
</p:properties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294203-53BA-4574-9FEC-9BE1999FC4DC}"/>
</file>

<file path=customXml/itemProps4.xml><?xml version="1.0" encoding="utf-8"?>
<ds:datastoreItem xmlns:ds="http://schemas.openxmlformats.org/officeDocument/2006/customXml" ds:itemID="{AB61CE3C-16E1-441D-A685-DF86204E102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77</Words>
  <Characters>492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2025-01-22T16:34:00Z</dcterms:created>
  <dcterms:modified xsi:type="dcterms:W3CDTF">2025-02-18T09:32:00Z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